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FC7BB" w14:textId="77777777" w:rsidR="00441498" w:rsidRDefault="00441498" w:rsidP="004414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PYCOMBE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C2E0FCD" w14:textId="77777777" w:rsidR="00441498" w:rsidRDefault="00441498" w:rsidP="00441498">
      <w:pPr>
        <w:rPr>
          <w:rFonts w:ascii="Times New Roman" w:hAnsi="Times New Roman" w:cs="Times New Roman"/>
        </w:rPr>
      </w:pPr>
    </w:p>
    <w:p w14:paraId="5E20EE28" w14:textId="77777777" w:rsidR="00441498" w:rsidRDefault="00441498" w:rsidP="00441498">
      <w:pPr>
        <w:rPr>
          <w:rFonts w:ascii="Times New Roman" w:hAnsi="Times New Roman" w:cs="Times New Roman"/>
        </w:rPr>
      </w:pPr>
    </w:p>
    <w:p w14:paraId="305D67B3" w14:textId="77777777" w:rsidR="00441498" w:rsidRDefault="00441498" w:rsidP="004414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Hoberd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Rolvenden</w:t>
      </w:r>
      <w:proofErr w:type="spellEnd"/>
      <w:r>
        <w:rPr>
          <w:rFonts w:ascii="Times New Roman" w:hAnsi="Times New Roman" w:cs="Times New Roman"/>
        </w:rPr>
        <w:t>, Kent(q.v.).</w:t>
      </w:r>
    </w:p>
    <w:p w14:paraId="0A5FF87A" w14:textId="77777777" w:rsidR="00441498" w:rsidRDefault="00441498" w:rsidP="004414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ECC0783" w14:textId="77777777" w:rsidR="00441498" w:rsidRDefault="00441498" w:rsidP="00441498">
      <w:pPr>
        <w:rPr>
          <w:rFonts w:ascii="Times New Roman" w:hAnsi="Times New Roman" w:cs="Times New Roman"/>
        </w:rPr>
      </w:pPr>
    </w:p>
    <w:p w14:paraId="1448DFFE" w14:textId="77777777" w:rsidR="00441498" w:rsidRDefault="00441498" w:rsidP="00441498">
      <w:pPr>
        <w:rPr>
          <w:rFonts w:ascii="Times New Roman" w:hAnsi="Times New Roman" w:cs="Times New Roman"/>
        </w:rPr>
      </w:pPr>
    </w:p>
    <w:p w14:paraId="4AC5DDFA" w14:textId="77777777" w:rsidR="00441498" w:rsidRDefault="00441498" w:rsidP="004414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October 2018</w:t>
      </w:r>
    </w:p>
    <w:p w14:paraId="2EC6F359" w14:textId="77777777" w:rsidR="006B2F86" w:rsidRPr="00E71FC3" w:rsidRDefault="0044149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53570" w14:textId="77777777" w:rsidR="00441498" w:rsidRDefault="00441498" w:rsidP="00E71FC3">
      <w:r>
        <w:separator/>
      </w:r>
    </w:p>
  </w:endnote>
  <w:endnote w:type="continuationSeparator" w:id="0">
    <w:p w14:paraId="6FD2B36B" w14:textId="77777777" w:rsidR="00441498" w:rsidRDefault="0044149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29E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27AFF" w14:textId="77777777" w:rsidR="00441498" w:rsidRDefault="00441498" w:rsidP="00E71FC3">
      <w:r>
        <w:separator/>
      </w:r>
    </w:p>
  </w:footnote>
  <w:footnote w:type="continuationSeparator" w:id="0">
    <w:p w14:paraId="588AB2D8" w14:textId="77777777" w:rsidR="00441498" w:rsidRDefault="0044149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498"/>
    <w:rsid w:val="001A7C09"/>
    <w:rsid w:val="0044149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66250"/>
  <w15:chartTrackingRefBased/>
  <w15:docId w15:val="{15A4A66C-FE5C-4929-B8A6-F32E760C5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149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2018-11-16T22:25:00Z</dcterms:created>
  <dcterms:modified xsi:type="dcterms:W3CDTF">2018-11-16T22:25:00Z</dcterms:modified>
</cp:coreProperties>
</file>